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E45E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Philip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HENRY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E45E8" w:rsidRDefault="00BE45E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Sollers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Hope, Herefordshire.</w:t>
      </w:r>
    </w:p>
    <w:p w:rsidR="00BE45E8" w:rsidRDefault="00BE45E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5E8" w:rsidRDefault="00BE45E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5E8" w:rsidRDefault="00BE45E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Aug.1420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BE45E8" w:rsidRDefault="00BE45E8" w:rsidP="00BE4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Herford 1417-20, p.117)</w:t>
      </w:r>
    </w:p>
    <w:p w:rsidR="00BE45E8" w:rsidRDefault="00BE45E8" w:rsidP="00BE4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5E8" w:rsidRDefault="00BE45E8" w:rsidP="00BE4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5E8" w:rsidRPr="00BE45E8" w:rsidRDefault="00BE45E8" w:rsidP="00BE4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2015</w:t>
      </w:r>
      <w:bookmarkStart w:id="0" w:name="_GoBack"/>
      <w:bookmarkEnd w:id="0"/>
    </w:p>
    <w:sectPr w:rsidR="00BE45E8" w:rsidRPr="00BE45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E8" w:rsidRDefault="00BE45E8" w:rsidP="00564E3C">
      <w:pPr>
        <w:spacing w:after="0" w:line="240" w:lineRule="auto"/>
      </w:pPr>
      <w:r>
        <w:separator/>
      </w:r>
    </w:p>
  </w:endnote>
  <w:endnote w:type="continuationSeparator" w:id="0">
    <w:p w:rsidR="00BE45E8" w:rsidRDefault="00BE45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45E8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E8" w:rsidRDefault="00BE45E8" w:rsidP="00564E3C">
      <w:pPr>
        <w:spacing w:after="0" w:line="240" w:lineRule="auto"/>
      </w:pPr>
      <w:r>
        <w:separator/>
      </w:r>
    </w:p>
  </w:footnote>
  <w:footnote w:type="continuationSeparator" w:id="0">
    <w:p w:rsidR="00BE45E8" w:rsidRDefault="00BE45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E8"/>
    <w:rsid w:val="00372DC6"/>
    <w:rsid w:val="00564E3C"/>
    <w:rsid w:val="0064591D"/>
    <w:rsid w:val="00BE45E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9A26C"/>
  <w15:chartTrackingRefBased/>
  <w15:docId w15:val="{875EE95C-ACBA-47EA-91E8-EB6DC3DF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2015-12-20T16:34:00Z</dcterms:created>
  <dcterms:modified xsi:type="dcterms:W3CDTF">2015-12-20T16:36:00Z</dcterms:modified>
</cp:coreProperties>
</file>